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41F4D" w:rsidRPr="00D5395B" w14:paraId="58DBD462" w14:textId="77777777" w:rsidTr="0004461F">
        <w:tc>
          <w:tcPr>
            <w:tcW w:w="1202" w:type="dxa"/>
          </w:tcPr>
          <w:p w14:paraId="396FD09A" w14:textId="4ECD6090" w:rsidR="00A41F4D" w:rsidRPr="00A41F4D" w:rsidRDefault="00C954A2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07011220</w:t>
            </w:r>
          </w:p>
        </w:tc>
        <w:tc>
          <w:tcPr>
            <w:tcW w:w="1992" w:type="dxa"/>
          </w:tcPr>
          <w:p w14:paraId="11A263F0" w14:textId="19C04866" w:rsidR="00A41F4D" w:rsidRPr="00A41F4D" w:rsidRDefault="00C62C08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cassette </w:t>
            </w:r>
          </w:p>
          <w:p w14:paraId="1DE0A650" w14:textId="129E9DA5" w:rsidR="00A41F4D" w:rsidRPr="00A41F4D" w:rsidRDefault="006255F3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C954A2">
              <w:rPr>
                <w:rFonts w:ascii="Poppins" w:hAnsi="Poppins" w:cs="Poppins"/>
              </w:rPr>
              <w:t>-</w:t>
            </w:r>
            <w:r w:rsidR="00A41F4D" w:rsidRPr="00A41F4D">
              <w:rPr>
                <w:rFonts w:ascii="Poppins" w:hAnsi="Poppins" w:cs="Poppins"/>
              </w:rPr>
              <w:t>12</w:t>
            </w:r>
            <w:r w:rsidR="00012081">
              <w:rPr>
                <w:rFonts w:ascii="Poppins" w:hAnsi="Poppins" w:cs="Poppins"/>
              </w:rPr>
              <w:t>2</w:t>
            </w:r>
            <w:r w:rsidR="00C954A2">
              <w:rPr>
                <w:rFonts w:ascii="Poppins" w:hAnsi="Poppins" w:cs="Poppins"/>
              </w:rPr>
              <w:t>5</w:t>
            </w:r>
            <w:r w:rsidR="00A41F4D" w:rsidRPr="00A41F4D">
              <w:rPr>
                <w:rFonts w:ascii="Poppins" w:hAnsi="Poppins" w:cs="Poppins"/>
              </w:rPr>
              <w:t>C-S</w:t>
            </w:r>
          </w:p>
        </w:tc>
        <w:tc>
          <w:tcPr>
            <w:tcW w:w="6406" w:type="dxa"/>
          </w:tcPr>
          <w:p w14:paraId="4E590069" w14:textId="2D95070D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pompa di calore reversibile, a cassette, di tipo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4771A292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6D76A07D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7AF7D95D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115AABAA" w14:textId="1CCA59A6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</w:t>
            </w:r>
            <w:r w:rsidR="00674D00">
              <w:rPr>
                <w:rFonts w:ascii="Poppins" w:hAnsi="Poppins" w:cs="Poppins"/>
                <w:sz w:val="20"/>
              </w:rPr>
              <w:t>.</w:t>
            </w:r>
          </w:p>
          <w:p w14:paraId="2DD29EC7" w14:textId="19C34F59" w:rsidR="00674D00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L’unità, del tipo a cassette da incasso a soffitto, è completa di telecomando ad infrarossi con 2 batterie da 1,5 Volt</w:t>
            </w:r>
            <w:r w:rsidR="00CA5A12">
              <w:rPr>
                <w:rFonts w:ascii="Poppins" w:hAnsi="Poppins" w:cs="Poppins"/>
                <w:sz w:val="20"/>
              </w:rPr>
              <w:t xml:space="preserve"> </w:t>
            </w:r>
            <w:r w:rsidRPr="00A41F4D">
              <w:rPr>
                <w:rFonts w:ascii="Poppins" w:hAnsi="Poppins" w:cs="Poppins"/>
                <w:sz w:val="20"/>
              </w:rPr>
              <w:t>e filtro aria.</w:t>
            </w:r>
          </w:p>
          <w:p w14:paraId="5E785B5E" w14:textId="70454E1D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Presenta quattro deflettori con orientamento automatico del flusso dell’aria (ciascuno in abbinamento ad un ulteriore deflettore interno con movimento manuale), filtri aria, pannello spie.</w:t>
            </w:r>
          </w:p>
          <w:p w14:paraId="4A561158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9C0E1BB" w14:textId="5886B335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7A0A039" w14:textId="507EDF17" w:rsidR="00A41F4D" w:rsidRPr="00A41F4D" w:rsidRDefault="00A41F4D" w:rsidP="00190E47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 w:rsidR="00217A9C"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SEER=6,7</w:t>
            </w:r>
          </w:p>
          <w:p w14:paraId="2D0ED94F" w14:textId="6978E3DF" w:rsidR="00A41F4D" w:rsidRPr="008E0FF7" w:rsidRDefault="00A41F4D" w:rsidP="008E0FF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A+; SCOP=4</w:t>
            </w:r>
            <w:r w:rsidR="0036476B">
              <w:rPr>
                <w:rFonts w:ascii="Poppins" w:hAnsi="Poppins" w:cs="Poppins"/>
              </w:rPr>
              <w:t>,3</w:t>
            </w:r>
          </w:p>
          <w:p w14:paraId="562EA952" w14:textId="0FC7A81A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57228601" w14:textId="475BCB4D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max): 3,</w:t>
            </w:r>
            <w:r w:rsidR="00750C95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>0 (1</w:t>
            </w:r>
            <w:r w:rsidR="00750C95">
              <w:rPr>
                <w:rFonts w:ascii="Poppins" w:hAnsi="Poppins" w:cs="Poppins"/>
              </w:rPr>
              <w:t>,40</w:t>
            </w:r>
            <w:r w:rsidR="00985C17">
              <w:rPr>
                <w:rFonts w:ascii="Poppins" w:hAnsi="Poppins" w:cs="Poppins"/>
              </w:rPr>
              <w:t>-</w:t>
            </w:r>
            <w:r w:rsidR="00750C95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>,</w:t>
            </w:r>
            <w:r w:rsidR="00750C95">
              <w:rPr>
                <w:rFonts w:ascii="Poppins" w:hAnsi="Poppins" w:cs="Poppins"/>
              </w:rPr>
              <w:t>50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627BBEAF" w14:textId="384CFC4D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max): 0,</w:t>
            </w:r>
            <w:r w:rsidR="0023797C">
              <w:rPr>
                <w:rFonts w:ascii="Poppins" w:hAnsi="Poppins" w:cs="Poppins"/>
              </w:rPr>
              <w:t>87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23797C">
              <w:rPr>
                <w:rFonts w:ascii="Poppins" w:hAnsi="Poppins" w:cs="Poppins"/>
              </w:rPr>
              <w:t>33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23797C">
              <w:rPr>
                <w:rFonts w:ascii="Poppins" w:hAnsi="Poppins" w:cs="Poppins"/>
              </w:rPr>
              <w:t>22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39DBB7A6" w14:textId="6B989612" w:rsidR="00A41F4D" w:rsidRPr="008E0FF7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Deumidificazione: 1,</w:t>
            </w:r>
            <w:r w:rsidR="0023797C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3D1D8855" w14:textId="54419710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3103EA90" w14:textId="63EDAC0D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23797C">
              <w:rPr>
                <w:rFonts w:ascii="Poppins" w:hAnsi="Poppins" w:cs="Poppins"/>
              </w:rPr>
              <w:t>4,10</w:t>
            </w:r>
            <w:r w:rsidRPr="00A41F4D">
              <w:rPr>
                <w:rFonts w:ascii="Poppins" w:hAnsi="Poppins" w:cs="Poppins"/>
              </w:rPr>
              <w:t xml:space="preserve"> (1,</w:t>
            </w:r>
            <w:r w:rsidR="0023797C">
              <w:rPr>
                <w:rFonts w:ascii="Poppins" w:hAnsi="Poppins" w:cs="Poppins"/>
              </w:rPr>
              <w:t>60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4,</w:t>
            </w:r>
            <w:r w:rsidR="0023797C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08501EC2" w14:textId="14C8DD12" w:rsidR="00A41F4D" w:rsidRPr="008E0FF7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23797C">
              <w:rPr>
                <w:rFonts w:ascii="Poppins" w:hAnsi="Poppins" w:cs="Poppins"/>
              </w:rPr>
              <w:t>0,99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23797C">
              <w:rPr>
                <w:rFonts w:ascii="Poppins" w:hAnsi="Poppins" w:cs="Poppins"/>
              </w:rPr>
              <w:t>32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9C4806">
              <w:rPr>
                <w:rFonts w:ascii="Poppins" w:hAnsi="Poppins" w:cs="Poppins"/>
              </w:rPr>
              <w:t>14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3C10FCA8" w14:textId="7BCE24F6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72B99783" w14:textId="0ED967B6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min: 600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500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400 m3/h</w:t>
            </w:r>
          </w:p>
          <w:p w14:paraId="54F67EAA" w14:textId="5DDA1761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FB3A12">
              <w:rPr>
                <w:rFonts w:ascii="Poppins" w:hAnsi="Poppins" w:cs="Poppins"/>
              </w:rPr>
              <w:t xml:space="preserve">unità interna: </w:t>
            </w:r>
            <w:r w:rsidR="00314835">
              <w:rPr>
                <w:rFonts w:ascii="Poppins" w:hAnsi="Poppins" w:cs="Poppins"/>
              </w:rPr>
              <w:t>54</w:t>
            </w:r>
            <w:r w:rsidR="00FB3A12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dB(A)</w:t>
            </w:r>
          </w:p>
          <w:p w14:paraId="0F662630" w14:textId="5884A771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314835">
              <w:rPr>
                <w:rFonts w:ascii="Poppins" w:hAnsi="Poppins" w:cs="Poppins"/>
              </w:rPr>
              <w:t>unità interna:</w:t>
            </w:r>
            <w:r w:rsidR="00314835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314835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 </w:t>
            </w:r>
            <w:r w:rsidR="00985C17">
              <w:rPr>
                <w:rFonts w:ascii="Poppins" w:hAnsi="Poppins" w:cs="Poppins"/>
              </w:rPr>
              <w:t xml:space="preserve">- </w:t>
            </w:r>
            <w:r w:rsidRPr="00A41F4D">
              <w:rPr>
                <w:rFonts w:ascii="Poppins" w:hAnsi="Poppins" w:cs="Poppins"/>
              </w:rPr>
              <w:t xml:space="preserve">valore riferito a fattore di direzionalità pari a 2 in campo </w:t>
            </w:r>
            <w:r w:rsidRPr="00A41F4D">
              <w:rPr>
                <w:rFonts w:ascii="Poppins" w:hAnsi="Poppins" w:cs="Poppins"/>
              </w:rPr>
              <w:lastRenderedPageBreak/>
              <w:t>chiuso, costante d’ambiente 50 m2 e distanza pari a 2,5 m</w:t>
            </w:r>
          </w:p>
          <w:p w14:paraId="5CD3BE87" w14:textId="77777777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 2300 m3/h</w:t>
            </w:r>
          </w:p>
          <w:p w14:paraId="424118A2" w14:textId="29F63D83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2334F4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62 dB(A)</w:t>
            </w:r>
          </w:p>
          <w:p w14:paraId="565AE5A7" w14:textId="132851AF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2334F4" w:rsidRPr="00A41F4D">
              <w:rPr>
                <w:rFonts w:ascii="Poppins" w:hAnsi="Poppins" w:cs="Poppins"/>
              </w:rPr>
              <w:t xml:space="preserve">unità esterna: </w:t>
            </w:r>
            <w:r w:rsidRPr="00A41F4D">
              <w:rPr>
                <w:rFonts w:ascii="Poppins" w:hAnsi="Poppins" w:cs="Poppins"/>
              </w:rPr>
              <w:t>40 dB(A)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78291999" w14:textId="77777777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="00A41F4D" w:rsidRPr="00A41F4D">
              <w:rPr>
                <w:rFonts w:ascii="Poppins" w:hAnsi="Poppins" w:cs="Poppins"/>
              </w:rPr>
              <w:t>Ø 1/4”</w:t>
            </w:r>
          </w:p>
          <w:p w14:paraId="5BC7EBEE" w14:textId="1AFBE941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Tubazione mandata:</w:t>
            </w:r>
            <w:r w:rsidR="00A41F4D" w:rsidRPr="00A41F4D">
              <w:rPr>
                <w:rFonts w:ascii="Poppins" w:hAnsi="Poppins" w:cs="Poppins"/>
              </w:rPr>
              <w:t xml:space="preserve"> Ø 3/8”</w:t>
            </w:r>
          </w:p>
          <w:p w14:paraId="1FB2F24A" w14:textId="3229D5A5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="00A41F4D" w:rsidRPr="00A41F4D">
              <w:rPr>
                <w:rFonts w:ascii="Poppins" w:hAnsi="Poppins" w:cs="Poppins"/>
              </w:rPr>
              <w:t>230/1/50 V/</w:t>
            </w:r>
            <w:proofErr w:type="spellStart"/>
            <w:r w:rsidR="00A41F4D" w:rsidRPr="00A41F4D">
              <w:rPr>
                <w:rFonts w:ascii="Poppins" w:hAnsi="Poppins" w:cs="Poppins"/>
              </w:rPr>
              <w:t>Ph</w:t>
            </w:r>
            <w:proofErr w:type="spellEnd"/>
            <w:r w:rsidR="00A41F4D" w:rsidRPr="00A41F4D">
              <w:rPr>
                <w:rFonts w:ascii="Poppins" w:hAnsi="Poppins" w:cs="Poppins"/>
              </w:rPr>
              <w:t>/Hz</w:t>
            </w:r>
          </w:p>
          <w:p w14:paraId="2F05B8C8" w14:textId="0E49408B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F26B1B">
              <w:rPr>
                <w:rFonts w:ascii="Poppins" w:hAnsi="Poppins" w:cs="Poppins"/>
              </w:rPr>
              <w:t xml:space="preserve"> unità interna</w:t>
            </w:r>
            <w:r>
              <w:rPr>
                <w:rFonts w:ascii="Poppins" w:hAnsi="Poppins" w:cs="Poppins"/>
              </w:rPr>
              <w:t>:</w:t>
            </w:r>
            <w:r w:rsidR="00A41F4D" w:rsidRPr="00A41F4D">
              <w:rPr>
                <w:rFonts w:ascii="Poppins" w:hAnsi="Poppins" w:cs="Poppins"/>
              </w:rPr>
              <w:t xml:space="preserve"> 0,2</w:t>
            </w:r>
            <w:r w:rsidR="00105E5A">
              <w:rPr>
                <w:rFonts w:ascii="Poppins" w:hAnsi="Poppins" w:cs="Poppins"/>
              </w:rPr>
              <w:t>5</w:t>
            </w:r>
            <w:r w:rsidR="00A41F4D" w:rsidRPr="00A41F4D">
              <w:rPr>
                <w:rFonts w:ascii="Poppins" w:hAnsi="Poppins" w:cs="Poppins"/>
              </w:rPr>
              <w:t xml:space="preserve"> A</w:t>
            </w:r>
          </w:p>
          <w:p w14:paraId="098E9778" w14:textId="1311F20F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F26B1B">
              <w:rPr>
                <w:rFonts w:ascii="Poppins" w:hAnsi="Poppins" w:cs="Poppins"/>
              </w:rPr>
              <w:t xml:space="preserve"> unità esterna:</w:t>
            </w:r>
            <w:r w:rsidR="00A41F4D" w:rsidRPr="00A41F4D">
              <w:rPr>
                <w:rFonts w:ascii="Poppins" w:hAnsi="Poppins" w:cs="Poppins"/>
              </w:rPr>
              <w:t xml:space="preserve"> </w:t>
            </w:r>
            <w:r w:rsidR="00105E5A">
              <w:rPr>
                <w:rFonts w:ascii="Poppins" w:hAnsi="Poppins" w:cs="Poppins"/>
              </w:rPr>
              <w:t>6,7</w:t>
            </w:r>
            <w:r w:rsidR="00A41F4D" w:rsidRPr="00A41F4D">
              <w:rPr>
                <w:rFonts w:ascii="Poppins" w:hAnsi="Poppins" w:cs="Poppins"/>
              </w:rPr>
              <w:t xml:space="preserve"> A</w:t>
            </w:r>
          </w:p>
          <w:p w14:paraId="3E557CA8" w14:textId="1BCE68AC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A41F4D" w:rsidRPr="00A41F4D">
              <w:rPr>
                <w:rFonts w:ascii="Poppins" w:hAnsi="Poppins" w:cs="Poppins"/>
              </w:rPr>
              <w:t>6</w:t>
            </w:r>
            <w:r w:rsidR="00105E5A">
              <w:rPr>
                <w:rFonts w:ascii="Poppins" w:hAnsi="Poppins" w:cs="Poppins"/>
              </w:rPr>
              <w:t>35</w:t>
            </w:r>
            <w:r w:rsidR="00A41F4D" w:rsidRPr="00A41F4D">
              <w:rPr>
                <w:rFonts w:ascii="Poppins" w:hAnsi="Poppins" w:cs="Poppins"/>
              </w:rPr>
              <w:t>x570x2</w:t>
            </w:r>
            <w:r w:rsidR="00105E5A">
              <w:rPr>
                <w:rFonts w:ascii="Poppins" w:hAnsi="Poppins" w:cs="Poppins"/>
              </w:rPr>
              <w:t>15</w:t>
            </w:r>
            <w:r w:rsidR="00A41F4D" w:rsidRPr="00A41F4D">
              <w:rPr>
                <w:rFonts w:ascii="Poppins" w:hAnsi="Poppins" w:cs="Poppins"/>
              </w:rPr>
              <w:t xml:space="preserve"> mm</w:t>
            </w:r>
          </w:p>
          <w:p w14:paraId="709C1D5C" w14:textId="124F9E1E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1D033A">
              <w:rPr>
                <w:rFonts w:ascii="Poppins" w:hAnsi="Poppins" w:cs="Poppins"/>
              </w:rPr>
              <w:t>1</w:t>
            </w:r>
            <w:r w:rsidR="00F770B1">
              <w:rPr>
                <w:rFonts w:ascii="Poppins" w:hAnsi="Poppins" w:cs="Poppins"/>
              </w:rPr>
              <w:t>6</w:t>
            </w:r>
            <w:r w:rsidR="00A41F4D" w:rsidRPr="00A41F4D">
              <w:rPr>
                <w:rFonts w:ascii="Poppins" w:hAnsi="Poppins" w:cs="Poppins"/>
              </w:rPr>
              <w:t xml:space="preserve"> kg</w:t>
            </w:r>
          </w:p>
          <w:p w14:paraId="301F3494" w14:textId="43D9DBE5" w:rsidR="00A41F4D" w:rsidRPr="00A41F4D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F770B1">
              <w:rPr>
                <w:rFonts w:ascii="Poppins" w:hAnsi="Poppins" w:cs="Poppins"/>
              </w:rPr>
              <w:t>908</w:t>
            </w:r>
            <w:r w:rsidR="00A41F4D" w:rsidRPr="00A41F4D">
              <w:rPr>
                <w:rFonts w:ascii="Poppins" w:hAnsi="Poppins" w:cs="Poppins"/>
              </w:rPr>
              <w:t>x58</w:t>
            </w:r>
            <w:r w:rsidR="00F770B1">
              <w:rPr>
                <w:rFonts w:ascii="Poppins" w:hAnsi="Poppins" w:cs="Poppins"/>
              </w:rPr>
              <w:t>6</w:t>
            </w:r>
            <w:r w:rsidR="00A41F4D" w:rsidRPr="00A41F4D">
              <w:rPr>
                <w:rFonts w:ascii="Poppins" w:hAnsi="Poppins" w:cs="Poppins"/>
              </w:rPr>
              <w:t>x3</w:t>
            </w:r>
            <w:r w:rsidR="00F770B1">
              <w:rPr>
                <w:rFonts w:ascii="Poppins" w:hAnsi="Poppins" w:cs="Poppins"/>
              </w:rPr>
              <w:t>07</w:t>
            </w:r>
            <w:r w:rsidR="00A41F4D" w:rsidRPr="00A41F4D">
              <w:rPr>
                <w:rFonts w:ascii="Poppins" w:hAnsi="Poppins" w:cs="Poppins"/>
              </w:rPr>
              <w:t xml:space="preserve"> mm</w:t>
            </w:r>
          </w:p>
          <w:p w14:paraId="3830E9CF" w14:textId="4E7E16DE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A41F4D" w:rsidRPr="00A41F4D">
              <w:rPr>
                <w:rFonts w:ascii="Poppins" w:hAnsi="Poppins" w:cs="Poppins"/>
              </w:rPr>
              <w:t>3</w:t>
            </w:r>
            <w:r w:rsidR="00F770B1">
              <w:rPr>
                <w:rFonts w:ascii="Poppins" w:hAnsi="Poppins" w:cs="Poppins"/>
              </w:rPr>
              <w:t>2</w:t>
            </w:r>
            <w:r w:rsidR="00A41F4D" w:rsidRPr="00A41F4D">
              <w:rPr>
                <w:rFonts w:ascii="Poppins" w:hAnsi="Poppins" w:cs="Poppins"/>
              </w:rPr>
              <w:t xml:space="preserve"> kg</w:t>
            </w:r>
          </w:p>
          <w:p w14:paraId="47866E16" w14:textId="77777777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0B3A0B33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CCC68C3" w14:textId="22B97A05" w:rsidR="00A41F4D" w:rsidRPr="00B4011F" w:rsidRDefault="00A41F4D" w:rsidP="00190E47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 w:rsidR="004F1A41"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A61272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 w:rsidR="00C62C08">
              <w:rPr>
                <w:rFonts w:ascii="Poppins" w:hAnsi="Poppins" w:cs="Poppins"/>
                <w:b/>
              </w:rPr>
              <w:t xml:space="preserve">Climatizzatore Single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 w:rsidR="00C62C08">
              <w:rPr>
                <w:rFonts w:ascii="Poppins" w:hAnsi="Poppins" w:cs="Poppins"/>
                <w:b/>
              </w:rPr>
              <w:t xml:space="preserve"> a cassette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105E5A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>12</w:t>
            </w:r>
            <w:r w:rsidR="00012081">
              <w:rPr>
                <w:rFonts w:ascii="Poppins" w:hAnsi="Poppins" w:cs="Poppins"/>
                <w:b/>
              </w:rPr>
              <w:t>2</w:t>
            </w:r>
            <w:r w:rsidR="00105E5A">
              <w:rPr>
                <w:rFonts w:ascii="Poppins" w:hAnsi="Poppins" w:cs="Poppins"/>
                <w:b/>
              </w:rPr>
              <w:t>5</w:t>
            </w:r>
            <w:r w:rsidRPr="00A41F4D">
              <w:rPr>
                <w:rFonts w:ascii="Poppins" w:hAnsi="Poppins" w:cs="Poppins"/>
                <w:b/>
              </w:rPr>
              <w:t>C-S o equivalente</w:t>
            </w:r>
            <w:r w:rsidR="008E0FF7">
              <w:rPr>
                <w:rFonts w:ascii="Poppins" w:hAnsi="Poppins" w:cs="Poppins"/>
                <w:b/>
              </w:rPr>
              <w:t>.</w:t>
            </w:r>
          </w:p>
        </w:tc>
      </w:tr>
      <w:tr w:rsidR="00A41F4D" w:rsidRPr="00D5395B" w14:paraId="5FACB624" w14:textId="77777777" w:rsidTr="0004461F">
        <w:tc>
          <w:tcPr>
            <w:tcW w:w="1202" w:type="dxa"/>
          </w:tcPr>
          <w:p w14:paraId="046FA1C0" w14:textId="1CB46215" w:rsidR="00A41F4D" w:rsidRPr="00A41F4D" w:rsidRDefault="00C564AE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07011225</w:t>
            </w:r>
          </w:p>
        </w:tc>
        <w:tc>
          <w:tcPr>
            <w:tcW w:w="1992" w:type="dxa"/>
          </w:tcPr>
          <w:p w14:paraId="499CF6AD" w14:textId="63F4587C" w:rsidR="00A41F4D" w:rsidRPr="00A41F4D" w:rsidRDefault="00C62C08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cassette </w:t>
            </w:r>
          </w:p>
          <w:p w14:paraId="25B01FF8" w14:textId="121E8E5D" w:rsidR="00A41F4D" w:rsidRPr="00A41F4D" w:rsidRDefault="006255F3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C564AE">
              <w:rPr>
                <w:rFonts w:ascii="Poppins" w:hAnsi="Poppins" w:cs="Poppins"/>
              </w:rPr>
              <w:t>-</w:t>
            </w:r>
            <w:r w:rsidR="00A41F4D" w:rsidRPr="00A41F4D">
              <w:rPr>
                <w:rFonts w:ascii="Poppins" w:hAnsi="Poppins" w:cs="Poppins"/>
              </w:rPr>
              <w:t>18</w:t>
            </w:r>
            <w:r w:rsidR="00012081">
              <w:rPr>
                <w:rFonts w:ascii="Poppins" w:hAnsi="Poppins" w:cs="Poppins"/>
              </w:rPr>
              <w:t>2</w:t>
            </w:r>
            <w:r w:rsidR="00C564AE">
              <w:rPr>
                <w:rFonts w:ascii="Poppins" w:hAnsi="Poppins" w:cs="Poppins"/>
              </w:rPr>
              <w:t>5</w:t>
            </w:r>
            <w:r w:rsidR="00A41F4D" w:rsidRPr="00A41F4D">
              <w:rPr>
                <w:rFonts w:ascii="Poppins" w:hAnsi="Poppins" w:cs="Poppins"/>
              </w:rPr>
              <w:t>C-S</w:t>
            </w:r>
          </w:p>
        </w:tc>
        <w:tc>
          <w:tcPr>
            <w:tcW w:w="6406" w:type="dxa"/>
          </w:tcPr>
          <w:p w14:paraId="70C72DC1" w14:textId="7CA0B09F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pompa di calore reversibile, a cassette, di tipo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24333BF4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5C8FB669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1055D1E2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4761889E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03C2F41D" w14:textId="6B99ECFB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L’unità, del tipo a cassette da incasso a soffitto, è completa di telecomando ad infrarossi con 2 batterie da 1,5 Volt</w:t>
            </w:r>
            <w:r w:rsidR="00137AE6">
              <w:rPr>
                <w:rFonts w:ascii="Poppins" w:hAnsi="Poppins" w:cs="Poppins"/>
                <w:sz w:val="20"/>
              </w:rPr>
              <w:t xml:space="preserve"> </w:t>
            </w:r>
            <w:r w:rsidRPr="00A41F4D">
              <w:rPr>
                <w:rFonts w:ascii="Poppins" w:hAnsi="Poppins" w:cs="Poppins"/>
                <w:sz w:val="20"/>
              </w:rPr>
              <w:t>e filtro aria. Presenta quattro deflettori con orientamento automatico del flusso dell’aria (ciascuno in abbinamento ad un ulteriore deflettore interno con movimento manuale), filtri aria, pannello spie.</w:t>
            </w:r>
          </w:p>
          <w:p w14:paraId="691BA06C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58AECF9" w14:textId="73E205E5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DB1D97D" w14:textId="7E209338" w:rsidR="00A41F4D" w:rsidRPr="00A41F4D" w:rsidRDefault="00A41F4D" w:rsidP="00190E47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 w:rsidR="0060629F"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SEER=6,</w:t>
            </w:r>
            <w:r w:rsidR="00A77E7F">
              <w:rPr>
                <w:rFonts w:ascii="Poppins" w:hAnsi="Poppins" w:cs="Poppins"/>
              </w:rPr>
              <w:t>5</w:t>
            </w:r>
          </w:p>
          <w:p w14:paraId="1333BF3F" w14:textId="1D9CDF1F" w:rsidR="00A41F4D" w:rsidRPr="008E0FF7" w:rsidRDefault="00A41F4D" w:rsidP="008E0FF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A+; SCOP=4,</w:t>
            </w:r>
            <w:r w:rsidR="00A77E7F">
              <w:rPr>
                <w:rFonts w:ascii="Poppins" w:hAnsi="Poppins" w:cs="Poppins"/>
              </w:rPr>
              <w:t>2</w:t>
            </w:r>
          </w:p>
          <w:p w14:paraId="044FCA64" w14:textId="18562375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</w:t>
            </w:r>
            <w:r w:rsidR="008E0FF7">
              <w:rPr>
                <w:rFonts w:ascii="Poppins" w:hAnsi="Poppins" w:cs="Poppins"/>
                <w:sz w:val="20"/>
              </w:rPr>
              <w:t>a</w:t>
            </w:r>
          </w:p>
          <w:p w14:paraId="04141C26" w14:textId="0A37A2E1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A77E7F">
              <w:rPr>
                <w:rFonts w:ascii="Poppins" w:hAnsi="Poppins" w:cs="Poppins"/>
              </w:rPr>
              <w:t xml:space="preserve">5,10 </w:t>
            </w:r>
            <w:r w:rsidRPr="00A41F4D">
              <w:rPr>
                <w:rFonts w:ascii="Poppins" w:hAnsi="Poppins" w:cs="Poppins"/>
              </w:rPr>
              <w:t>(1,60</w:t>
            </w:r>
            <w:r w:rsidR="00985C17">
              <w:rPr>
                <w:rFonts w:ascii="Poppins" w:hAnsi="Poppins" w:cs="Poppins"/>
              </w:rPr>
              <w:t>-</w:t>
            </w:r>
            <w:r w:rsidR="00A77E7F">
              <w:rPr>
                <w:rFonts w:ascii="Poppins" w:hAnsi="Poppins" w:cs="Poppins"/>
              </w:rPr>
              <w:t>6,20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12888BAA" w14:textId="76330BC7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max): 1,</w:t>
            </w:r>
            <w:r w:rsidR="00D40095">
              <w:rPr>
                <w:rFonts w:ascii="Poppins" w:hAnsi="Poppins" w:cs="Poppins"/>
              </w:rPr>
              <w:t>32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D40095">
              <w:rPr>
                <w:rFonts w:ascii="Poppins" w:hAnsi="Poppins" w:cs="Poppins"/>
              </w:rPr>
              <w:t>51</w:t>
            </w:r>
            <w:r w:rsidR="00985C17">
              <w:rPr>
                <w:rFonts w:ascii="Poppins" w:hAnsi="Poppins" w:cs="Poppins"/>
              </w:rPr>
              <w:t>-</w:t>
            </w:r>
            <w:r w:rsidR="00E807BA">
              <w:rPr>
                <w:rFonts w:ascii="Poppins" w:hAnsi="Poppins" w:cs="Poppins"/>
              </w:rPr>
              <w:t>2,03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3467C09B" w14:textId="4A4C7B41" w:rsidR="00A41F4D" w:rsidRPr="008E0FF7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Deumidificazione: 2,</w:t>
            </w:r>
            <w:r w:rsidR="00E807BA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5027C9CE" w14:textId="428E9546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2175BAAE" w14:textId="7BAC6C36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E807BA">
              <w:rPr>
                <w:rFonts w:ascii="Poppins" w:hAnsi="Poppins" w:cs="Poppins"/>
              </w:rPr>
              <w:t>6,75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E807BA">
              <w:rPr>
                <w:rFonts w:ascii="Poppins" w:hAnsi="Poppins" w:cs="Poppins"/>
              </w:rPr>
              <w:t>2,35</w:t>
            </w:r>
            <w:r w:rsidR="00985C17">
              <w:rPr>
                <w:rFonts w:ascii="Poppins" w:hAnsi="Poppins" w:cs="Poppins"/>
              </w:rPr>
              <w:t>-</w:t>
            </w:r>
            <w:r w:rsidR="00E807BA">
              <w:rPr>
                <w:rFonts w:ascii="Poppins" w:hAnsi="Poppins" w:cs="Poppins"/>
              </w:rPr>
              <w:t>7,10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3261A715" w14:textId="6980AAE8" w:rsidR="00A41F4D" w:rsidRPr="008E0FF7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1745C7">
              <w:rPr>
                <w:rFonts w:ascii="Poppins" w:hAnsi="Poppins" w:cs="Poppins"/>
              </w:rPr>
              <w:t>1,59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1745C7">
              <w:rPr>
                <w:rFonts w:ascii="Poppins" w:hAnsi="Poppins" w:cs="Poppins"/>
              </w:rPr>
              <w:t>52</w:t>
            </w:r>
            <w:r w:rsidR="00985C17">
              <w:rPr>
                <w:rFonts w:ascii="Poppins" w:hAnsi="Poppins" w:cs="Poppins"/>
              </w:rPr>
              <w:t>-</w:t>
            </w:r>
            <w:r w:rsidR="001745C7">
              <w:rPr>
                <w:rFonts w:ascii="Poppins" w:hAnsi="Poppins" w:cs="Poppins"/>
              </w:rPr>
              <w:t>1,97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0BC31D2E" w14:textId="3C8ADE56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574325E8" w14:textId="62AC1EBF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min: </w:t>
            </w:r>
            <w:r w:rsidR="001745C7">
              <w:rPr>
                <w:rFonts w:ascii="Poppins" w:hAnsi="Poppins" w:cs="Poppins"/>
              </w:rPr>
              <w:t>700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600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5</w:t>
            </w:r>
            <w:r w:rsidR="001745C7">
              <w:rPr>
                <w:rFonts w:ascii="Poppins" w:hAnsi="Poppins" w:cs="Poppins"/>
              </w:rPr>
              <w:t>1</w:t>
            </w:r>
            <w:r w:rsidRPr="00A41F4D">
              <w:rPr>
                <w:rFonts w:ascii="Poppins" w:hAnsi="Poppins" w:cs="Poppins"/>
              </w:rPr>
              <w:t>0 m3/h</w:t>
            </w:r>
          </w:p>
          <w:p w14:paraId="461217F6" w14:textId="1EC1B4E5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 w:rsidR="001745C7">
              <w:rPr>
                <w:rFonts w:ascii="Poppins" w:hAnsi="Poppins" w:cs="Poppins"/>
              </w:rPr>
              <w:t xml:space="preserve"> unità interna</w:t>
            </w:r>
            <w:r w:rsidR="00297407">
              <w:rPr>
                <w:rFonts w:ascii="Poppins" w:hAnsi="Poppins" w:cs="Poppins"/>
              </w:rPr>
              <w:t>:</w:t>
            </w:r>
            <w:r w:rsidRPr="00A41F4D">
              <w:rPr>
                <w:rFonts w:ascii="Poppins" w:hAnsi="Poppins" w:cs="Poppins"/>
              </w:rPr>
              <w:t xml:space="preserve"> 57 dB(A)</w:t>
            </w:r>
          </w:p>
          <w:p w14:paraId="3F2E1AAC" w14:textId="1C160E22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297407">
              <w:rPr>
                <w:rFonts w:ascii="Poppins" w:hAnsi="Poppins" w:cs="Poppins"/>
              </w:rPr>
              <w:t>unità interna:</w:t>
            </w:r>
            <w:r w:rsidR="00297407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 xml:space="preserve">47 dB(A) </w:t>
            </w:r>
            <w:r w:rsidR="00985C17">
              <w:rPr>
                <w:rFonts w:ascii="Poppins" w:hAnsi="Poppins" w:cs="Poppins"/>
              </w:rPr>
              <w:t xml:space="preserve">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66C21E4F" w14:textId="52268F83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 2</w:t>
            </w:r>
            <w:r w:rsidR="00297407">
              <w:rPr>
                <w:rFonts w:ascii="Poppins" w:hAnsi="Poppins" w:cs="Poppins"/>
              </w:rPr>
              <w:t>3150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4011B722" w14:textId="1AD04DB0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297407">
              <w:rPr>
                <w:rFonts w:ascii="Poppins" w:hAnsi="Poppins" w:cs="Poppins"/>
              </w:rPr>
              <w:t>unità esterna:</w:t>
            </w:r>
            <w:r w:rsidR="00297407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6</w:t>
            </w:r>
            <w:r w:rsidR="00297407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02AB658D" w14:textId="2883230E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297407">
              <w:rPr>
                <w:rFonts w:ascii="Poppins" w:hAnsi="Poppins" w:cs="Poppins"/>
              </w:rPr>
              <w:t>unità esterna:</w:t>
            </w:r>
            <w:r w:rsidR="00297407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297407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</w:t>
            </w:r>
            <w:r w:rsidR="00E14880">
              <w:rPr>
                <w:rFonts w:ascii="Poppins" w:hAnsi="Poppins" w:cs="Poppins"/>
              </w:rPr>
              <w:t>)</w:t>
            </w:r>
            <w:r w:rsidR="00985C17"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04638FAB" w14:textId="77777777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="00A41F4D" w:rsidRPr="00A41F4D">
              <w:rPr>
                <w:rFonts w:ascii="Poppins" w:hAnsi="Poppins" w:cs="Poppins"/>
              </w:rPr>
              <w:t>Ø 1/4”</w:t>
            </w:r>
          </w:p>
          <w:p w14:paraId="7A8B447F" w14:textId="75DF490E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mandata: </w:t>
            </w:r>
            <w:r w:rsidR="00A41F4D" w:rsidRPr="00A41F4D">
              <w:rPr>
                <w:rFonts w:ascii="Poppins" w:hAnsi="Poppins" w:cs="Poppins"/>
              </w:rPr>
              <w:t>Ø 1/2”</w:t>
            </w:r>
          </w:p>
          <w:p w14:paraId="4BCFC7DE" w14:textId="6788C5D6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="00A41F4D" w:rsidRPr="00A41F4D">
              <w:rPr>
                <w:rFonts w:ascii="Poppins" w:hAnsi="Poppins" w:cs="Poppins"/>
              </w:rPr>
              <w:t>230/1/50 V/</w:t>
            </w:r>
            <w:proofErr w:type="spellStart"/>
            <w:r w:rsidR="00A41F4D" w:rsidRPr="00A41F4D">
              <w:rPr>
                <w:rFonts w:ascii="Poppins" w:hAnsi="Poppins" w:cs="Poppins"/>
              </w:rPr>
              <w:t>Ph</w:t>
            </w:r>
            <w:proofErr w:type="spellEnd"/>
            <w:r w:rsidR="00A41F4D" w:rsidRPr="00A41F4D">
              <w:rPr>
                <w:rFonts w:ascii="Poppins" w:hAnsi="Poppins" w:cs="Poppins"/>
              </w:rPr>
              <w:t>/Hz</w:t>
            </w:r>
          </w:p>
          <w:p w14:paraId="7D33776C" w14:textId="75986D16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60629F">
              <w:rPr>
                <w:rFonts w:ascii="Poppins" w:hAnsi="Poppins" w:cs="Poppins"/>
              </w:rPr>
              <w:t xml:space="preserve"> unità interna:</w:t>
            </w:r>
            <w:r w:rsidR="00A41F4D" w:rsidRPr="00A41F4D">
              <w:rPr>
                <w:rFonts w:ascii="Poppins" w:hAnsi="Poppins" w:cs="Poppins"/>
              </w:rPr>
              <w:t xml:space="preserve"> 0,</w:t>
            </w:r>
            <w:r w:rsidR="004332BA">
              <w:rPr>
                <w:rFonts w:ascii="Poppins" w:hAnsi="Poppins" w:cs="Poppins"/>
              </w:rPr>
              <w:t>40</w:t>
            </w:r>
            <w:r w:rsidR="00A41F4D" w:rsidRPr="00A41F4D">
              <w:rPr>
                <w:rFonts w:ascii="Poppins" w:hAnsi="Poppins" w:cs="Poppins"/>
              </w:rPr>
              <w:t xml:space="preserve"> A</w:t>
            </w:r>
          </w:p>
          <w:p w14:paraId="3A795A07" w14:textId="044F23FF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60629F">
              <w:rPr>
                <w:rFonts w:ascii="Poppins" w:hAnsi="Poppins" w:cs="Poppins"/>
              </w:rPr>
              <w:t xml:space="preserve"> unità esterna:</w:t>
            </w:r>
            <w:r w:rsidR="00A41F4D" w:rsidRPr="00A41F4D">
              <w:rPr>
                <w:rFonts w:ascii="Poppins" w:hAnsi="Poppins" w:cs="Poppins"/>
              </w:rPr>
              <w:t xml:space="preserve"> 1</w:t>
            </w:r>
            <w:r w:rsidR="004332BA">
              <w:rPr>
                <w:rFonts w:ascii="Poppins" w:hAnsi="Poppins" w:cs="Poppins"/>
              </w:rPr>
              <w:t>3</w:t>
            </w:r>
            <w:r w:rsidR="00A41F4D" w:rsidRPr="00A41F4D">
              <w:rPr>
                <w:rFonts w:ascii="Poppins" w:hAnsi="Poppins" w:cs="Poppins"/>
              </w:rPr>
              <w:t>,5 A</w:t>
            </w:r>
          </w:p>
          <w:p w14:paraId="5C7F98AE" w14:textId="6D3C25E8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A41F4D" w:rsidRPr="00A41F4D">
              <w:rPr>
                <w:rFonts w:ascii="Poppins" w:hAnsi="Poppins" w:cs="Poppins"/>
              </w:rPr>
              <w:t>6</w:t>
            </w:r>
            <w:r w:rsidR="004332BA">
              <w:rPr>
                <w:rFonts w:ascii="Poppins" w:hAnsi="Poppins" w:cs="Poppins"/>
              </w:rPr>
              <w:t>3</w:t>
            </w:r>
            <w:r w:rsidR="00A41F4D" w:rsidRPr="00A41F4D">
              <w:rPr>
                <w:rFonts w:ascii="Poppins" w:hAnsi="Poppins" w:cs="Poppins"/>
              </w:rPr>
              <w:t>0x570x2</w:t>
            </w:r>
            <w:r w:rsidR="004332BA">
              <w:rPr>
                <w:rFonts w:ascii="Poppins" w:hAnsi="Poppins" w:cs="Poppins"/>
              </w:rPr>
              <w:t>15</w:t>
            </w:r>
            <w:r w:rsidR="00A41F4D" w:rsidRPr="00A41F4D">
              <w:rPr>
                <w:rFonts w:ascii="Poppins" w:hAnsi="Poppins" w:cs="Poppins"/>
              </w:rPr>
              <w:t xml:space="preserve"> mm</w:t>
            </w:r>
          </w:p>
          <w:p w14:paraId="261138C2" w14:textId="5C29745B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4332BA">
              <w:rPr>
                <w:rFonts w:ascii="Poppins" w:hAnsi="Poppins" w:cs="Poppins"/>
              </w:rPr>
              <w:t>16</w:t>
            </w:r>
            <w:r w:rsidR="00A41F4D" w:rsidRPr="00A41F4D">
              <w:rPr>
                <w:rFonts w:ascii="Poppins" w:hAnsi="Poppins" w:cs="Poppins"/>
              </w:rPr>
              <w:t xml:space="preserve"> kg</w:t>
            </w:r>
          </w:p>
          <w:p w14:paraId="7DBB3361" w14:textId="58400046" w:rsidR="00A41F4D" w:rsidRPr="00A41F4D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4332BA">
              <w:rPr>
                <w:rFonts w:ascii="Poppins" w:hAnsi="Poppins" w:cs="Poppins"/>
              </w:rPr>
              <w:t>955</w:t>
            </w:r>
            <w:r w:rsidR="00A41F4D" w:rsidRPr="00A41F4D">
              <w:rPr>
                <w:rFonts w:ascii="Poppins" w:hAnsi="Poppins" w:cs="Poppins"/>
              </w:rPr>
              <w:t>x6</w:t>
            </w:r>
            <w:r w:rsidR="0085080F">
              <w:rPr>
                <w:rFonts w:ascii="Poppins" w:hAnsi="Poppins" w:cs="Poppins"/>
              </w:rPr>
              <w:t>70</w:t>
            </w:r>
            <w:r w:rsidR="00A41F4D" w:rsidRPr="00A41F4D">
              <w:rPr>
                <w:rFonts w:ascii="Poppins" w:hAnsi="Poppins" w:cs="Poppins"/>
              </w:rPr>
              <w:t>x3</w:t>
            </w:r>
            <w:r w:rsidR="0085080F">
              <w:rPr>
                <w:rFonts w:ascii="Poppins" w:hAnsi="Poppins" w:cs="Poppins"/>
              </w:rPr>
              <w:t>6</w:t>
            </w:r>
            <w:r w:rsidR="00A41F4D" w:rsidRPr="00A41F4D">
              <w:rPr>
                <w:rFonts w:ascii="Poppins" w:hAnsi="Poppins" w:cs="Poppins"/>
              </w:rPr>
              <w:t>8 mm</w:t>
            </w:r>
          </w:p>
          <w:p w14:paraId="11AF0654" w14:textId="626C1BCA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85080F">
              <w:rPr>
                <w:rFonts w:ascii="Poppins" w:hAnsi="Poppins" w:cs="Poppins"/>
              </w:rPr>
              <w:t xml:space="preserve">44 </w:t>
            </w:r>
            <w:r w:rsidR="00A41F4D" w:rsidRPr="00A41F4D">
              <w:rPr>
                <w:rFonts w:ascii="Poppins" w:hAnsi="Poppins" w:cs="Poppins"/>
              </w:rPr>
              <w:t>kg</w:t>
            </w:r>
          </w:p>
          <w:p w14:paraId="02928230" w14:textId="77777777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Rivestimento unità esterna: Metallo verniciato</w:t>
            </w:r>
          </w:p>
          <w:p w14:paraId="49990B5B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F558A70" w14:textId="2C3780F0" w:rsidR="00A41F4D" w:rsidRPr="00B4011F" w:rsidRDefault="00A41F4D" w:rsidP="00190E47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 w:rsidR="004F1A41"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A61272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 w:rsidR="00C62C08">
              <w:rPr>
                <w:rFonts w:ascii="Poppins" w:hAnsi="Poppins" w:cs="Poppins"/>
                <w:b/>
              </w:rPr>
              <w:t xml:space="preserve">Climatizzatore Single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 w:rsidR="00C62C08">
              <w:rPr>
                <w:rFonts w:ascii="Poppins" w:hAnsi="Poppins" w:cs="Poppins"/>
                <w:b/>
              </w:rPr>
              <w:t xml:space="preserve"> a cassette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85080F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>18</w:t>
            </w:r>
            <w:r w:rsidR="00012081">
              <w:rPr>
                <w:rFonts w:ascii="Poppins" w:hAnsi="Poppins" w:cs="Poppins"/>
                <w:b/>
              </w:rPr>
              <w:t>2</w:t>
            </w:r>
            <w:r w:rsidR="0085080F">
              <w:rPr>
                <w:rFonts w:ascii="Poppins" w:hAnsi="Poppins" w:cs="Poppins"/>
                <w:b/>
              </w:rPr>
              <w:t>5</w:t>
            </w:r>
            <w:r w:rsidRPr="00A41F4D">
              <w:rPr>
                <w:rFonts w:ascii="Poppins" w:hAnsi="Poppins" w:cs="Poppins"/>
                <w:b/>
              </w:rPr>
              <w:t>C-S o equivalente</w:t>
            </w:r>
            <w:r w:rsidR="008E0FF7">
              <w:rPr>
                <w:rFonts w:ascii="Poppins" w:hAnsi="Poppins" w:cs="Poppins"/>
                <w:b/>
              </w:rPr>
              <w:t>.</w:t>
            </w:r>
          </w:p>
        </w:tc>
      </w:tr>
      <w:tr w:rsidR="00B4011F" w:rsidRPr="00D5395B" w14:paraId="59EEE976" w14:textId="77777777" w:rsidTr="0004461F">
        <w:tc>
          <w:tcPr>
            <w:tcW w:w="1202" w:type="dxa"/>
          </w:tcPr>
          <w:p w14:paraId="7FD4598B" w14:textId="3D59C45B" w:rsidR="00B4011F" w:rsidRPr="00A41F4D" w:rsidRDefault="00B4011F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8E0FF7">
              <w:rPr>
                <w:rFonts w:ascii="Poppins" w:hAnsi="Poppins" w:cs="Poppins"/>
              </w:rPr>
              <w:lastRenderedPageBreak/>
              <w:t>0701</w:t>
            </w:r>
            <w:r w:rsidR="00AE5E48">
              <w:rPr>
                <w:rFonts w:ascii="Poppins" w:hAnsi="Poppins" w:cs="Poppins"/>
              </w:rPr>
              <w:t>1230</w:t>
            </w:r>
          </w:p>
        </w:tc>
        <w:tc>
          <w:tcPr>
            <w:tcW w:w="1992" w:type="dxa"/>
          </w:tcPr>
          <w:p w14:paraId="107C1ADE" w14:textId="418E8B8C" w:rsidR="00B4011F" w:rsidRPr="00A41F4D" w:rsidRDefault="00C62C08" w:rsidP="00B4011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cassette </w:t>
            </w:r>
          </w:p>
          <w:p w14:paraId="041F6362" w14:textId="2ED6FBA2" w:rsidR="00B4011F" w:rsidRPr="00A41F4D" w:rsidRDefault="006255F3" w:rsidP="00B4011F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AE5E48">
              <w:rPr>
                <w:rFonts w:ascii="Poppins" w:hAnsi="Poppins" w:cs="Poppins"/>
              </w:rPr>
              <w:t>-</w:t>
            </w:r>
            <w:r w:rsidR="00E43821">
              <w:rPr>
                <w:rFonts w:ascii="Poppins" w:hAnsi="Poppins" w:cs="Poppins"/>
              </w:rPr>
              <w:t>242</w:t>
            </w:r>
            <w:r w:rsidR="00AE5E48">
              <w:rPr>
                <w:rFonts w:ascii="Poppins" w:hAnsi="Poppins" w:cs="Poppins"/>
              </w:rPr>
              <w:t>5</w:t>
            </w:r>
            <w:r w:rsidR="00B4011F" w:rsidRPr="00A41F4D">
              <w:rPr>
                <w:rFonts w:ascii="Poppins" w:hAnsi="Poppins" w:cs="Poppins"/>
              </w:rPr>
              <w:t>C-S</w:t>
            </w:r>
          </w:p>
        </w:tc>
        <w:tc>
          <w:tcPr>
            <w:tcW w:w="6406" w:type="dxa"/>
          </w:tcPr>
          <w:p w14:paraId="43346AF0" w14:textId="4430539D" w:rsidR="00B4011F" w:rsidRPr="00A41F4D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Climatizzatore pompa di calore reversibile, a cassette, di tipo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 w:rsidRPr="00A41F4D">
              <w:rPr>
                <w:rFonts w:ascii="Poppins" w:hAnsi="Poppins" w:cs="Poppins"/>
                <w:sz w:val="20"/>
              </w:rPr>
              <w:t>, composto da unità interna ed unità esterna.</w:t>
            </w:r>
          </w:p>
          <w:p w14:paraId="4CF745D7" w14:textId="77777777" w:rsidR="00B4011F" w:rsidRPr="00A41F4D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453F1BFA" w14:textId="77777777" w:rsidR="00B4011F" w:rsidRPr="00A41F4D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lastRenderedPageBreak/>
              <w:t xml:space="preserve">Funzionamento: Raffreddamento,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 </w:t>
            </w:r>
          </w:p>
          <w:p w14:paraId="21211B9E" w14:textId="77777777" w:rsidR="00B4011F" w:rsidRPr="00A41F4D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0E2D2F0E" w14:textId="77777777" w:rsidR="00B4011F" w:rsidRPr="00A41F4D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Fluido refrigerante R32.</w:t>
            </w:r>
          </w:p>
          <w:p w14:paraId="7672D777" w14:textId="0D0650F8" w:rsidR="00B4011F" w:rsidRPr="00A41F4D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L’unità, del tipo a cassette da incasso a soffitto, è completa di telecomando ad infrarossi con 2 batterie da 1,5 Vol</w:t>
            </w:r>
            <w:r w:rsidR="00C22018">
              <w:rPr>
                <w:rFonts w:ascii="Poppins" w:hAnsi="Poppins" w:cs="Poppins"/>
                <w:sz w:val="20"/>
              </w:rPr>
              <w:t>t</w:t>
            </w:r>
            <w:r w:rsidRPr="00A41F4D">
              <w:rPr>
                <w:rFonts w:ascii="Poppins" w:hAnsi="Poppins" w:cs="Poppins"/>
                <w:sz w:val="20"/>
              </w:rPr>
              <w:t xml:space="preserve"> e filtro aria. Presenta quattro deflettori con orientamento automatico del flusso dell’aria (ciascuno in abbinamento ad un ulteriore deflettore interno con movimento manuale), filtri aria, pannello spie.</w:t>
            </w:r>
          </w:p>
          <w:p w14:paraId="2EC0F6F4" w14:textId="77777777" w:rsidR="00B4011F" w:rsidRDefault="00B4011F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4980342" w14:textId="12EF9BAE" w:rsidR="00E43821" w:rsidRPr="00A41F4D" w:rsidRDefault="00E43821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6C1BB30" w14:textId="60C818B6" w:rsidR="00E43821" w:rsidRPr="00A41F4D" w:rsidRDefault="00E43821" w:rsidP="00190E47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SEE in raffrescamento: A++</w:t>
            </w:r>
            <w:r w:rsidR="00486170">
              <w:rPr>
                <w:rFonts w:ascii="Poppins" w:hAnsi="Poppins" w:cs="Poppins"/>
              </w:rPr>
              <w:t>;</w:t>
            </w:r>
            <w:r w:rsidRPr="00A41F4D">
              <w:rPr>
                <w:rFonts w:ascii="Poppins" w:hAnsi="Poppins" w:cs="Poppins"/>
              </w:rPr>
              <w:t xml:space="preserve"> SEER=</w:t>
            </w:r>
            <w:r w:rsidR="00AE5E48">
              <w:rPr>
                <w:rFonts w:ascii="Poppins" w:hAnsi="Poppins" w:cs="Poppins"/>
              </w:rPr>
              <w:t>7,1</w:t>
            </w:r>
          </w:p>
          <w:p w14:paraId="19007B5E" w14:textId="7D55A4D0" w:rsidR="00E43821" w:rsidRPr="008E0FF7" w:rsidRDefault="00E43821" w:rsidP="008E0FF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e SCOP in riscaldamento: A+; SCOP=</w:t>
            </w:r>
            <w:r w:rsidR="00AE5E48">
              <w:rPr>
                <w:rFonts w:ascii="Poppins" w:hAnsi="Poppins" w:cs="Poppins"/>
              </w:rPr>
              <w:t>4,6</w:t>
            </w:r>
          </w:p>
          <w:p w14:paraId="30F36C22" w14:textId="0A99C7D3" w:rsidR="00E43821" w:rsidRPr="00A41F4D" w:rsidRDefault="00E43821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Zona climatica di progetto Media</w:t>
            </w:r>
          </w:p>
          <w:p w14:paraId="0588147E" w14:textId="203C3154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AE5E48">
              <w:rPr>
                <w:rFonts w:ascii="Poppins" w:hAnsi="Poppins" w:cs="Poppins"/>
              </w:rPr>
              <w:t>7,00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AE5E48">
              <w:rPr>
                <w:rFonts w:ascii="Poppins" w:hAnsi="Poppins" w:cs="Poppins"/>
              </w:rPr>
              <w:t>2,00</w:t>
            </w:r>
            <w:r>
              <w:rPr>
                <w:rFonts w:ascii="Poppins" w:hAnsi="Poppins" w:cs="Poppins"/>
              </w:rPr>
              <w:t>-</w:t>
            </w:r>
            <w:r w:rsidR="00AE5E48">
              <w:rPr>
                <w:rFonts w:ascii="Poppins" w:hAnsi="Poppins" w:cs="Poppins"/>
              </w:rPr>
              <w:t>9</w:t>
            </w:r>
            <w:r w:rsidRPr="00A41F4D">
              <w:rPr>
                <w:rFonts w:ascii="Poppins" w:hAnsi="Poppins" w:cs="Poppins"/>
              </w:rPr>
              <w:t>,</w:t>
            </w:r>
            <w:r w:rsidR="00AE5E48">
              <w:rPr>
                <w:rFonts w:ascii="Poppins" w:hAnsi="Poppins" w:cs="Poppins"/>
              </w:rPr>
              <w:t>00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5086EBD5" w14:textId="2F993245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AE5E48">
              <w:rPr>
                <w:rFonts w:ascii="Poppins" w:hAnsi="Poppins" w:cs="Poppins"/>
              </w:rPr>
              <w:t>1,89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AE5E48">
              <w:rPr>
                <w:rFonts w:ascii="Poppins" w:hAnsi="Poppins" w:cs="Poppins"/>
              </w:rPr>
              <w:t>0,35</w:t>
            </w:r>
            <w:r>
              <w:rPr>
                <w:rFonts w:ascii="Poppins" w:hAnsi="Poppins" w:cs="Poppins"/>
              </w:rPr>
              <w:t>-</w:t>
            </w:r>
            <w:r w:rsidR="00AE5E48">
              <w:rPr>
                <w:rFonts w:ascii="Poppins" w:hAnsi="Poppins" w:cs="Poppins"/>
              </w:rPr>
              <w:t>3,00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490FF502" w14:textId="51A189F7" w:rsidR="00E43821" w:rsidRPr="008E0FF7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95179C">
              <w:rPr>
                <w:rFonts w:ascii="Poppins" w:hAnsi="Poppins" w:cs="Poppins"/>
              </w:rPr>
              <w:t>2,8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53A50F75" w14:textId="62E7E9DC" w:rsidR="00E43821" w:rsidRPr="00A41F4D" w:rsidRDefault="00E43821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27 °C (bulbo secco) / 19 °C (bulbo umido) e temperatura esterna di 35 °C (bulbo secco)</w:t>
            </w:r>
          </w:p>
          <w:p w14:paraId="7E4EE60C" w14:textId="10EA6ECA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5179C">
              <w:rPr>
                <w:rFonts w:ascii="Poppins" w:hAnsi="Poppins" w:cs="Poppins"/>
              </w:rPr>
              <w:t>8,35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95179C">
              <w:rPr>
                <w:rFonts w:ascii="Poppins" w:hAnsi="Poppins" w:cs="Poppins"/>
              </w:rPr>
              <w:t>2,00-10,00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293A44A9" w14:textId="4A4D28FF" w:rsidR="00E43821" w:rsidRPr="008E0FF7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95179C">
              <w:rPr>
                <w:rFonts w:ascii="Poppins" w:hAnsi="Poppins" w:cs="Poppins"/>
              </w:rPr>
              <w:t>2,20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11311E">
              <w:rPr>
                <w:rFonts w:ascii="Poppins" w:hAnsi="Poppins" w:cs="Poppins"/>
              </w:rPr>
              <w:t>0,35-3,00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41E8E8B8" w14:textId="19C81C5A" w:rsidR="00E43821" w:rsidRPr="00A41F4D" w:rsidRDefault="00E43821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Valori riferiti alla temperatura interna di 20 °C (bulbo secco) e alla temperatura esterna di 7 °C (bulbo secco) / 6 °C (bulbo umido)</w:t>
            </w:r>
          </w:p>
          <w:p w14:paraId="1F34AFD1" w14:textId="28EE1AEF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interna max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 xml:space="preserve">min: </w:t>
            </w:r>
            <w:r w:rsidR="001D033A">
              <w:rPr>
                <w:rFonts w:ascii="Poppins" w:hAnsi="Poppins" w:cs="Poppins"/>
              </w:rPr>
              <w:t>1</w:t>
            </w:r>
            <w:r w:rsidR="0011311E">
              <w:rPr>
                <w:rFonts w:ascii="Poppins" w:hAnsi="Poppins" w:cs="Poppins"/>
              </w:rPr>
              <w:t>200</w:t>
            </w:r>
            <w:r>
              <w:rPr>
                <w:rFonts w:ascii="Poppins" w:hAnsi="Poppins" w:cs="Poppins"/>
              </w:rPr>
              <w:t>-</w:t>
            </w:r>
            <w:r w:rsidR="0011311E">
              <w:rPr>
                <w:rFonts w:ascii="Poppins" w:hAnsi="Poppins" w:cs="Poppins"/>
              </w:rPr>
              <w:t>1000</w:t>
            </w:r>
            <w:r>
              <w:rPr>
                <w:rFonts w:ascii="Poppins" w:hAnsi="Poppins" w:cs="Poppins"/>
              </w:rPr>
              <w:t>-</w:t>
            </w:r>
            <w:r w:rsidR="0011311E">
              <w:rPr>
                <w:rFonts w:ascii="Poppins" w:hAnsi="Poppins" w:cs="Poppins"/>
              </w:rPr>
              <w:t>840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434997A7" w14:textId="0D4B8DDE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11311E">
              <w:rPr>
                <w:rFonts w:ascii="Poppins" w:hAnsi="Poppins" w:cs="Poppins"/>
              </w:rPr>
              <w:t>unità interna:</w:t>
            </w:r>
            <w:r w:rsidRPr="00A41F4D">
              <w:rPr>
                <w:rFonts w:ascii="Poppins" w:hAnsi="Poppins" w:cs="Poppins"/>
              </w:rPr>
              <w:t xml:space="preserve"> 5</w:t>
            </w:r>
            <w:r w:rsidR="008E3E8B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794BBA61" w14:textId="321759DF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11311E">
              <w:rPr>
                <w:rFonts w:ascii="Poppins" w:hAnsi="Poppins" w:cs="Poppins"/>
              </w:rPr>
              <w:t>unità interna:</w:t>
            </w:r>
            <w:r w:rsidR="0011311E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8E3E8B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chiuso, costante d’ambiente 50 m2 e distanza pari a 2,5 m</w:t>
            </w:r>
          </w:p>
          <w:p w14:paraId="693A1DD6" w14:textId="294AF5BB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esterna: </w:t>
            </w:r>
            <w:r w:rsidR="008E3E8B">
              <w:rPr>
                <w:rFonts w:ascii="Poppins" w:hAnsi="Poppins" w:cs="Poppins"/>
              </w:rPr>
              <w:t>3800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75978BA8" w14:textId="6A0493AE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potenza sonora </w:t>
            </w:r>
            <w:r w:rsidR="008E3E8B">
              <w:rPr>
                <w:rFonts w:ascii="Poppins" w:hAnsi="Poppins" w:cs="Poppins"/>
              </w:rPr>
              <w:t>unità esterna:</w:t>
            </w:r>
            <w:r w:rsidR="008E3E8B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6</w:t>
            </w:r>
            <w:r w:rsidR="008E3E8B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51D5A1F8" w14:textId="4546DBC6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 xml:space="preserve">Livello di pressione sonora </w:t>
            </w:r>
            <w:r w:rsidR="008E3E8B">
              <w:rPr>
                <w:rFonts w:ascii="Poppins" w:hAnsi="Poppins" w:cs="Poppins"/>
              </w:rPr>
              <w:t>unità esterna:</w:t>
            </w:r>
            <w:r w:rsidR="008E3E8B" w:rsidRPr="00A41F4D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4</w:t>
            </w:r>
            <w:r w:rsidR="008E3E8B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dB(A)</w:t>
            </w:r>
            <w:r>
              <w:rPr>
                <w:rFonts w:ascii="Poppins" w:hAnsi="Poppins" w:cs="Poppins"/>
              </w:rPr>
              <w:t xml:space="preserve"> - </w:t>
            </w:r>
            <w:r w:rsidRPr="00A41F4D">
              <w:rPr>
                <w:rFonts w:ascii="Poppins" w:hAnsi="Poppins" w:cs="Poppins"/>
              </w:rPr>
              <w:t>valore riferito a fattore di direzionalità pari a 2 in campo aperto e distanza pari a 5 m</w:t>
            </w:r>
          </w:p>
          <w:p w14:paraId="0BB37D57" w14:textId="77777777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aspirazione: </w:t>
            </w:r>
            <w:r w:rsidRPr="00A41F4D">
              <w:rPr>
                <w:rFonts w:ascii="Poppins" w:hAnsi="Poppins" w:cs="Poppins"/>
              </w:rPr>
              <w:t xml:space="preserve">Ø </w:t>
            </w:r>
            <w:r w:rsidR="001D033A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/</w:t>
            </w:r>
            <w:r w:rsidR="001D033A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”</w:t>
            </w:r>
          </w:p>
          <w:p w14:paraId="7FDC28B3" w14:textId="42337B94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Tubazione mandata: </w:t>
            </w:r>
            <w:r w:rsidRPr="00A41F4D">
              <w:rPr>
                <w:rFonts w:ascii="Poppins" w:hAnsi="Poppins" w:cs="Poppins"/>
              </w:rPr>
              <w:t xml:space="preserve">Ø </w:t>
            </w:r>
            <w:r w:rsidR="001D033A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/</w:t>
            </w:r>
            <w:r w:rsidR="001D033A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”</w:t>
            </w:r>
          </w:p>
          <w:p w14:paraId="3C1260C6" w14:textId="1FCD6717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230/1/50 V/</w:t>
            </w:r>
            <w:proofErr w:type="spellStart"/>
            <w:r w:rsidRPr="00A41F4D">
              <w:rPr>
                <w:rFonts w:ascii="Poppins" w:hAnsi="Poppins" w:cs="Poppins"/>
              </w:rPr>
              <w:t>Ph</w:t>
            </w:r>
            <w:proofErr w:type="spellEnd"/>
            <w:r w:rsidRPr="00A41F4D">
              <w:rPr>
                <w:rFonts w:ascii="Poppins" w:hAnsi="Poppins" w:cs="Poppins"/>
              </w:rPr>
              <w:t>/Hz</w:t>
            </w:r>
          </w:p>
          <w:p w14:paraId="28176E9D" w14:textId="1E5D6F74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486170">
              <w:rPr>
                <w:rFonts w:ascii="Poppins" w:hAnsi="Poppins" w:cs="Poppins"/>
              </w:rPr>
              <w:t xml:space="preserve"> unità interna </w:t>
            </w:r>
            <w:r w:rsidRPr="00A41F4D">
              <w:rPr>
                <w:rFonts w:ascii="Poppins" w:hAnsi="Poppins" w:cs="Poppins"/>
              </w:rPr>
              <w:t>0,</w:t>
            </w:r>
            <w:r w:rsidR="009B2371">
              <w:rPr>
                <w:rFonts w:ascii="Poppins" w:hAnsi="Poppins" w:cs="Poppins"/>
              </w:rPr>
              <w:t>30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25FB38FB" w14:textId="46D5D2F9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486170"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9B2371">
              <w:rPr>
                <w:rFonts w:ascii="Poppins" w:hAnsi="Poppins" w:cs="Poppins"/>
              </w:rPr>
              <w:t>16,0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31C5B4A6" w14:textId="70CDEC0E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1D033A">
              <w:rPr>
                <w:rFonts w:ascii="Poppins" w:hAnsi="Poppins" w:cs="Poppins"/>
              </w:rPr>
              <w:t>84</w:t>
            </w:r>
            <w:r w:rsidRPr="00A41F4D">
              <w:rPr>
                <w:rFonts w:ascii="Poppins" w:hAnsi="Poppins" w:cs="Poppins"/>
              </w:rPr>
              <w:t>0x</w:t>
            </w:r>
            <w:r w:rsidR="001D033A">
              <w:rPr>
                <w:rFonts w:ascii="Poppins" w:hAnsi="Poppins" w:cs="Poppins"/>
              </w:rPr>
              <w:t>84</w:t>
            </w:r>
            <w:r w:rsidRPr="00A41F4D">
              <w:rPr>
                <w:rFonts w:ascii="Poppins" w:hAnsi="Poppins" w:cs="Poppins"/>
              </w:rPr>
              <w:t>0x</w:t>
            </w:r>
            <w:r w:rsidR="009B2371">
              <w:rPr>
                <w:rFonts w:ascii="Poppins" w:hAnsi="Poppins" w:cs="Poppins"/>
              </w:rPr>
              <w:t>240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08B01861" w14:textId="58636BD8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9B2371">
              <w:rPr>
                <w:rFonts w:ascii="Poppins" w:hAnsi="Poppins" w:cs="Poppins"/>
              </w:rPr>
              <w:t>23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66A3ED12" w14:textId="14469063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6173DB">
              <w:rPr>
                <w:rFonts w:ascii="Poppins" w:hAnsi="Poppins" w:cs="Poppins"/>
              </w:rPr>
              <w:t>987x757x398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39CAAF58" w14:textId="6AFE3AE2" w:rsidR="00E43821" w:rsidRPr="00A41F4D" w:rsidRDefault="00E43821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6173DB">
              <w:rPr>
                <w:rFonts w:ascii="Poppins" w:hAnsi="Poppins" w:cs="Poppins"/>
              </w:rPr>
              <w:t>52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2FB59AB6" w14:textId="77777777" w:rsidR="00E43821" w:rsidRDefault="00E43821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64FD067E" w14:textId="6A0340CF" w:rsidR="00904579" w:rsidRPr="00904579" w:rsidRDefault="00904579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904579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4F1A41">
              <w:rPr>
                <w:rFonts w:ascii="Poppins" w:hAnsi="Poppins" w:cs="Poppins"/>
                <w:b/>
                <w:sz w:val="20"/>
              </w:rPr>
              <w:t>Emmeti</w:t>
            </w:r>
            <w:r w:rsidRPr="00904579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A61272">
              <w:rPr>
                <w:rFonts w:ascii="Poppins" w:hAnsi="Poppins" w:cs="Poppins"/>
                <w:b/>
                <w:sz w:val="20"/>
              </w:rPr>
              <w:t>-</w:t>
            </w:r>
            <w:r w:rsidRPr="00904579">
              <w:rPr>
                <w:rFonts w:ascii="Poppins" w:hAnsi="Poppins" w:cs="Poppins"/>
                <w:b/>
                <w:sz w:val="20"/>
              </w:rPr>
              <w:t xml:space="preserve"> Modello Climatizzatore Single </w:t>
            </w:r>
            <w:r w:rsidR="00C954A2">
              <w:rPr>
                <w:rFonts w:ascii="Poppins" w:hAnsi="Poppins" w:cs="Poppins"/>
                <w:b/>
                <w:sz w:val="20"/>
              </w:rPr>
              <w:t>inverter</w:t>
            </w:r>
            <w:r w:rsidRPr="00904579">
              <w:rPr>
                <w:rFonts w:ascii="Poppins" w:hAnsi="Poppins" w:cs="Poppins"/>
                <w:b/>
                <w:sz w:val="20"/>
              </w:rPr>
              <w:t xml:space="preserve"> a cassette </w:t>
            </w:r>
            <w:r w:rsidR="006255F3">
              <w:rPr>
                <w:rFonts w:ascii="Poppins" w:hAnsi="Poppins" w:cs="Poppins"/>
                <w:b/>
                <w:sz w:val="20"/>
              </w:rPr>
              <w:t>X-Revo</w:t>
            </w:r>
            <w:r w:rsidR="006173DB">
              <w:rPr>
                <w:rFonts w:ascii="Poppins" w:hAnsi="Poppins" w:cs="Poppins"/>
                <w:b/>
                <w:sz w:val="20"/>
              </w:rPr>
              <w:t>-</w:t>
            </w:r>
            <w:r w:rsidRPr="00904579">
              <w:rPr>
                <w:rFonts w:ascii="Poppins" w:hAnsi="Poppins" w:cs="Poppins"/>
                <w:b/>
                <w:sz w:val="20"/>
              </w:rPr>
              <w:t>242</w:t>
            </w:r>
            <w:r w:rsidR="006173DB">
              <w:rPr>
                <w:rFonts w:ascii="Poppins" w:hAnsi="Poppins" w:cs="Poppins"/>
                <w:b/>
                <w:sz w:val="20"/>
              </w:rPr>
              <w:t>5</w:t>
            </w:r>
            <w:r w:rsidRPr="00904579">
              <w:rPr>
                <w:rFonts w:ascii="Poppins" w:hAnsi="Poppins" w:cs="Poppins"/>
                <w:b/>
                <w:sz w:val="20"/>
              </w:rPr>
              <w:t>C-S o equivalente</w:t>
            </w:r>
            <w:r w:rsidR="008E0FF7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CEB5" w14:textId="77777777" w:rsidR="00761A00" w:rsidRDefault="00761A00">
      <w:r>
        <w:separator/>
      </w:r>
    </w:p>
  </w:endnote>
  <w:endnote w:type="continuationSeparator" w:id="0">
    <w:p w14:paraId="68782526" w14:textId="77777777" w:rsidR="00761A00" w:rsidRDefault="007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4734"/>
    </w:tblGrid>
    <w:tr w:rsidR="00985C17" w14:paraId="7CD568BA" w14:textId="77777777" w:rsidTr="00A64EF5">
      <w:tc>
        <w:tcPr>
          <w:tcW w:w="5529" w:type="dxa"/>
        </w:tcPr>
        <w:p w14:paraId="454591D2" w14:textId="5A359F01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166F3">
            <w:rPr>
              <w:rFonts w:ascii="Poppins" w:hAnsi="Poppins" w:cs="Poppins"/>
              <w:iCs/>
              <w:noProof/>
              <w:sz w:val="16"/>
            </w:rPr>
            <w:t>Set Unità Interna</w:t>
          </w:r>
          <w:r w:rsidR="004B0406">
            <w:rPr>
              <w:rFonts w:ascii="Poppins" w:hAnsi="Poppins" w:cs="Poppins"/>
              <w:iCs/>
              <w:noProof/>
              <w:sz w:val="16"/>
            </w:rPr>
            <w:t>+Esterna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</w:t>
          </w:r>
          <w:r w:rsidR="00A64EF5">
            <w:rPr>
              <w:rFonts w:ascii="Poppins" w:hAnsi="Poppins" w:cs="Poppins"/>
              <w:iCs/>
              <w:noProof/>
              <w:sz w:val="16"/>
            </w:rPr>
            <w:t>o cassette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4734" w:type="dxa"/>
        </w:tcPr>
        <w:p w14:paraId="18F7FDEF" w14:textId="75542481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4A7BB6">
            <w:rPr>
              <w:rFonts w:ascii="Poppins" w:hAnsi="Poppins" w:cs="Poppins"/>
              <w:noProof/>
              <w:sz w:val="14"/>
              <w:szCs w:val="14"/>
            </w:rPr>
            <w:t>5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2E076" w14:textId="77777777" w:rsidR="00761A00" w:rsidRDefault="00761A00">
      <w:r>
        <w:separator/>
      </w:r>
    </w:p>
  </w:footnote>
  <w:footnote w:type="continuationSeparator" w:id="0">
    <w:p w14:paraId="1BA863E7" w14:textId="77777777" w:rsidR="00761A00" w:rsidRDefault="007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57971"/>
    <w:rsid w:val="00064ED8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19FD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33BC"/>
    <w:rsid w:val="00334151"/>
    <w:rsid w:val="00335297"/>
    <w:rsid w:val="00335E27"/>
    <w:rsid w:val="00344430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D41BD"/>
    <w:rsid w:val="003D7AC8"/>
    <w:rsid w:val="003E112D"/>
    <w:rsid w:val="003F3765"/>
    <w:rsid w:val="00403408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A7BB6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61A00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1272"/>
    <w:rsid w:val="00A62784"/>
    <w:rsid w:val="00A62A77"/>
    <w:rsid w:val="00A64EF5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6FD3"/>
    <w:rsid w:val="00B7475F"/>
    <w:rsid w:val="00B93CD1"/>
    <w:rsid w:val="00B94248"/>
    <w:rsid w:val="00BA335F"/>
    <w:rsid w:val="00BD14D8"/>
    <w:rsid w:val="00BE4964"/>
    <w:rsid w:val="00BF1E16"/>
    <w:rsid w:val="00BF59E2"/>
    <w:rsid w:val="00BF709D"/>
    <w:rsid w:val="00C203AE"/>
    <w:rsid w:val="00C22018"/>
    <w:rsid w:val="00C233C1"/>
    <w:rsid w:val="00C25698"/>
    <w:rsid w:val="00C27DFF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5C0B"/>
    <w:rsid w:val="00E019DD"/>
    <w:rsid w:val="00E07577"/>
    <w:rsid w:val="00E14880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113</TotalTime>
  <Pages>5</Pages>
  <Words>1190</Words>
  <Characters>6429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7604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120</cp:revision>
  <cp:lastPrinted>2013-11-14T13:48:00Z</cp:lastPrinted>
  <dcterms:created xsi:type="dcterms:W3CDTF">2025-05-13T12:03:00Z</dcterms:created>
  <dcterms:modified xsi:type="dcterms:W3CDTF">2026-04-13T11:36:00Z</dcterms:modified>
</cp:coreProperties>
</file>